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25FEI83662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ae72ddc7120b6125ca637f6f9b0ce8ab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11798ef1c9f111d7880a8abbf9589066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8F819832-DD79-488C-AEB4-484E201D52F8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